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23" w:rsidRDefault="00C27E23">
      <w:r>
        <w:t xml:space="preserve">                                                                                      «Утверждаю»</w:t>
      </w:r>
    </w:p>
    <w:p w:rsidR="00C27E23" w:rsidRDefault="00C27E23">
      <w:r>
        <w:t xml:space="preserve">                                                                       Директор школы ___________________</w:t>
      </w:r>
    </w:p>
    <w:p w:rsidR="00C27E23" w:rsidRDefault="00C27E23" w:rsidP="006672CE">
      <w:r>
        <w:t xml:space="preserve">                                                                       Хамидуллина А.Т.От 02.09 2013 год.</w:t>
      </w:r>
    </w:p>
    <w:p w:rsidR="00C27E23" w:rsidRDefault="00C27E23"/>
    <w:p w:rsidR="00C27E23" w:rsidRDefault="00C27E23">
      <w:r>
        <w:t xml:space="preserve">                                         П   Л   А   Н</w:t>
      </w:r>
    </w:p>
    <w:p w:rsidR="00C27E23" w:rsidRDefault="00C27E23">
      <w:r>
        <w:t xml:space="preserve">     оздоровления обучающихся по Ивановской ООШ</w:t>
      </w:r>
    </w:p>
    <w:p w:rsidR="00C27E23" w:rsidRDefault="00C27E23">
      <w:r>
        <w:t xml:space="preserve">                           на 2013 – 2014 учебный год</w:t>
      </w:r>
    </w:p>
    <w:p w:rsidR="00C27E23" w:rsidRDefault="00C27E23"/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1"/>
        <w:gridCol w:w="4099"/>
        <w:gridCol w:w="1843"/>
        <w:gridCol w:w="1843"/>
        <w:gridCol w:w="1417"/>
      </w:tblGrid>
      <w:tr w:rsidR="00C27E23" w:rsidRPr="006A11AC" w:rsidTr="006A11AC">
        <w:tc>
          <w:tcPr>
            <w:tcW w:w="721" w:type="dxa"/>
          </w:tcPr>
          <w:p w:rsidR="00C27E23" w:rsidRPr="006A11AC" w:rsidRDefault="00C27E23">
            <w:r w:rsidRPr="006A11AC">
              <w:t>№</w:t>
            </w:r>
          </w:p>
          <w:p w:rsidR="00C27E23" w:rsidRPr="006A11AC" w:rsidRDefault="00C27E23">
            <w:r w:rsidRPr="006A11AC">
              <w:t>п-п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Мероприятия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Сроки выполнения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Ответственные за выполнение</w:t>
            </w:r>
          </w:p>
        </w:tc>
        <w:tc>
          <w:tcPr>
            <w:tcW w:w="1417" w:type="dxa"/>
          </w:tcPr>
          <w:p w:rsidR="00C27E23" w:rsidRPr="006A11AC" w:rsidRDefault="00C27E23">
            <w:r w:rsidRPr="006A11AC">
              <w:t>Примечание</w:t>
            </w:r>
          </w:p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>
            <w:r w:rsidRPr="006A11AC">
              <w:t>1.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Сбор справок здоровья первоклассников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До 01.09 13.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Московец Г.Н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>
            <w:r w:rsidRPr="006A11AC">
              <w:t>2.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Проверка  наличия спортивной формы у  обучающихся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 xml:space="preserve">До 4. </w:t>
            </w:r>
            <w:smartTag w:uri="urn:schemas-microsoft-com:office:smarttags" w:element="metricconverter">
              <w:smartTagPr>
                <w:attr w:name="ProductID" w:val="09.13 г"/>
              </w:smartTagPr>
              <w:r w:rsidRPr="006A11AC">
                <w:t>09.13 г</w:t>
              </w:r>
            </w:smartTag>
          </w:p>
        </w:tc>
        <w:tc>
          <w:tcPr>
            <w:tcW w:w="1843" w:type="dxa"/>
          </w:tcPr>
          <w:p w:rsidR="00C27E23" w:rsidRPr="006A11AC" w:rsidRDefault="00C27E23">
            <w:r w:rsidRPr="006A11AC">
              <w:t>Учителя физической культуры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>
            <w:r w:rsidRPr="006A11AC">
              <w:t>3.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 xml:space="preserve">Работа по « Программы здоровья»  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В течение уч.года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Вахитова Е.С.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>
            <w:r w:rsidRPr="006A11AC">
              <w:t>4.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Классные часы по вопросам оздоровление  детей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В течение уч.года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Кл руководители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>
            <w:r w:rsidRPr="006A11AC">
              <w:t>5.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Физкультминутки во время уроков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В течение учебного года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Учителя предметники, админ. школы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>
            <w:r w:rsidRPr="006A11AC">
              <w:t>6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Работа спортивных кружков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В течение учебного года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Руководители кружков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>
            <w:r w:rsidRPr="006A11AC">
              <w:t>7.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Спортивные мероприятия в школе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В течение учебного года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Учителя физической культуры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>
            <w:r w:rsidRPr="006A11AC">
              <w:t>8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Медицинские осмотры специалистов ФАП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В течение учебного года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Педиатор ФАП</w:t>
            </w:r>
          </w:p>
          <w:p w:rsidR="00C27E23" w:rsidRPr="006A11AC" w:rsidRDefault="00C27E23">
            <w:r w:rsidRPr="006A11AC">
              <w:t>Борисова Е.В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 w:rsidP="006D37A0">
            <w:r w:rsidRPr="006A11AC">
              <w:t>9 .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Плановый медицинский осмотр обучающихся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По плану Детской поликлиники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Специалисты ЛДП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 w:rsidP="006D37A0">
            <w:r w:rsidRPr="006A11AC">
              <w:t>10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Мониторинги  учащихся по физической подготовленности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Сентябрь, май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Учителя физкультуры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 w:rsidP="006D37A0">
            <w:r w:rsidRPr="006A11AC">
              <w:t>11.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Участие в муниципальной олимпиаде по физической культуре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ноябрь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Вахитова Е.С.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 w:rsidP="006D37A0">
            <w:r w:rsidRPr="006A11AC">
              <w:t>12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День здоровья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Февраль, апрель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Учителя физической культуры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 w:rsidP="006D37A0">
            <w:r w:rsidRPr="006A11AC">
              <w:t>13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Заполнение журнала по группам здоровья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сентябрь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Кл.руководители</w:t>
            </w:r>
          </w:p>
        </w:tc>
        <w:tc>
          <w:tcPr>
            <w:tcW w:w="1417" w:type="dxa"/>
          </w:tcPr>
          <w:p w:rsidR="00C27E23" w:rsidRPr="006A11AC" w:rsidRDefault="00C27E23"/>
        </w:tc>
      </w:tr>
      <w:tr w:rsidR="00C27E23" w:rsidRPr="006A11AC" w:rsidTr="006A11AC">
        <w:tc>
          <w:tcPr>
            <w:tcW w:w="721" w:type="dxa"/>
          </w:tcPr>
          <w:p w:rsidR="00C27E23" w:rsidRPr="006A11AC" w:rsidRDefault="00C27E23" w:rsidP="006D37A0">
            <w:r w:rsidRPr="006A11AC">
              <w:t>14</w:t>
            </w:r>
          </w:p>
        </w:tc>
        <w:tc>
          <w:tcPr>
            <w:tcW w:w="4099" w:type="dxa"/>
          </w:tcPr>
          <w:p w:rsidR="00C27E23" w:rsidRPr="006A11AC" w:rsidRDefault="00C27E23">
            <w:r w:rsidRPr="006A11AC">
              <w:t>Составление списков детей с указанием хронических заболеваний на 2013 – 14 уч. год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сентябрь</w:t>
            </w:r>
          </w:p>
        </w:tc>
        <w:tc>
          <w:tcPr>
            <w:tcW w:w="1843" w:type="dxa"/>
          </w:tcPr>
          <w:p w:rsidR="00C27E23" w:rsidRPr="006A11AC" w:rsidRDefault="00C27E23">
            <w:r w:rsidRPr="006A11AC">
              <w:t>Кл руководители</w:t>
            </w:r>
          </w:p>
        </w:tc>
        <w:tc>
          <w:tcPr>
            <w:tcW w:w="1417" w:type="dxa"/>
          </w:tcPr>
          <w:p w:rsidR="00C27E23" w:rsidRPr="006A11AC" w:rsidRDefault="00C27E23"/>
        </w:tc>
      </w:tr>
    </w:tbl>
    <w:p w:rsidR="00C27E23" w:rsidRDefault="00C27E23"/>
    <w:p w:rsidR="00C27E23" w:rsidRDefault="00C27E23"/>
    <w:p w:rsidR="00C27E23" w:rsidRDefault="00C27E23">
      <w:r>
        <w:t>Зам директор школы :                                                         Е.С. Вахитова</w:t>
      </w:r>
      <w:bookmarkStart w:id="0" w:name="_GoBack"/>
      <w:bookmarkEnd w:id="0"/>
    </w:p>
    <w:sectPr w:rsidR="00C27E23" w:rsidSect="00A26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A40"/>
    <w:rsid w:val="005D4132"/>
    <w:rsid w:val="00625CBC"/>
    <w:rsid w:val="00643E50"/>
    <w:rsid w:val="006672CE"/>
    <w:rsid w:val="006A11AC"/>
    <w:rsid w:val="006D37A0"/>
    <w:rsid w:val="00700A40"/>
    <w:rsid w:val="00786879"/>
    <w:rsid w:val="00A26A71"/>
    <w:rsid w:val="00C27E23"/>
    <w:rsid w:val="00D04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5D413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413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413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13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4132"/>
    <w:pPr>
      <w:keepNext/>
      <w:spacing w:before="240" w:after="60"/>
      <w:outlineLvl w:val="3"/>
    </w:pPr>
    <w:rPr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4132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4132"/>
    <w:pPr>
      <w:spacing w:before="240" w:after="60"/>
      <w:outlineLvl w:val="5"/>
    </w:pPr>
    <w:rPr>
      <w:b/>
      <w:bCs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4132"/>
    <w:pPr>
      <w:spacing w:before="240" w:after="60"/>
      <w:outlineLvl w:val="6"/>
    </w:pPr>
    <w:rPr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4132"/>
    <w:pPr>
      <w:spacing w:before="240" w:after="60"/>
      <w:outlineLvl w:val="7"/>
    </w:pPr>
    <w:rPr>
      <w:i/>
      <w:iCs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4132"/>
    <w:pPr>
      <w:spacing w:before="240" w:after="60"/>
      <w:outlineLvl w:val="8"/>
    </w:pPr>
    <w:rPr>
      <w:rFonts w:ascii="Cambria" w:eastAsia="Times New Roman" w:hAnsi="Cambria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D4132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D4132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D4132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D4132"/>
    <w:rPr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D4132"/>
    <w:rPr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D4132"/>
    <w:rPr>
      <w:b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D4132"/>
    <w:rPr>
      <w:sz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D4132"/>
    <w:rPr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D4132"/>
    <w:rPr>
      <w:rFonts w:ascii="Cambria" w:hAnsi="Cambria"/>
    </w:rPr>
  </w:style>
  <w:style w:type="paragraph" w:styleId="Title">
    <w:name w:val="Title"/>
    <w:basedOn w:val="Normal"/>
    <w:next w:val="Normal"/>
    <w:link w:val="TitleChar"/>
    <w:uiPriority w:val="99"/>
    <w:qFormat/>
    <w:rsid w:val="005D413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D4132"/>
    <w:rPr>
      <w:rFonts w:ascii="Cambria" w:hAnsi="Cambria"/>
      <w:b/>
      <w:kern w:val="28"/>
      <w:sz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4132"/>
    <w:pPr>
      <w:spacing w:after="60"/>
      <w:jc w:val="center"/>
      <w:outlineLvl w:val="1"/>
    </w:pPr>
    <w:rPr>
      <w:rFonts w:ascii="Cambria" w:eastAsia="Times New Roman" w:hAnsi="Cambria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D4132"/>
    <w:rPr>
      <w:rFonts w:ascii="Cambria" w:hAnsi="Cambria"/>
      <w:sz w:val="24"/>
    </w:rPr>
  </w:style>
  <w:style w:type="character" w:styleId="Strong">
    <w:name w:val="Strong"/>
    <w:basedOn w:val="DefaultParagraphFont"/>
    <w:uiPriority w:val="99"/>
    <w:qFormat/>
    <w:rsid w:val="005D4132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5D4132"/>
    <w:rPr>
      <w:rFonts w:ascii="Calibri" w:hAnsi="Calibri" w:cs="Times New Roman"/>
      <w:b/>
      <w:i/>
    </w:rPr>
  </w:style>
  <w:style w:type="paragraph" w:styleId="NoSpacing">
    <w:name w:val="No Spacing"/>
    <w:basedOn w:val="Normal"/>
    <w:link w:val="NoSpacingChar"/>
    <w:uiPriority w:val="99"/>
    <w:qFormat/>
    <w:rsid w:val="005D4132"/>
    <w:rPr>
      <w:szCs w:val="32"/>
      <w:lang w:eastAsia="ru-RU"/>
    </w:rPr>
  </w:style>
  <w:style w:type="character" w:customStyle="1" w:styleId="NoSpacingChar">
    <w:name w:val="No Spacing Char"/>
    <w:link w:val="NoSpacing"/>
    <w:uiPriority w:val="99"/>
    <w:locked/>
    <w:rsid w:val="005D4132"/>
    <w:rPr>
      <w:sz w:val="32"/>
    </w:rPr>
  </w:style>
  <w:style w:type="paragraph" w:styleId="ListParagraph">
    <w:name w:val="List Paragraph"/>
    <w:basedOn w:val="Normal"/>
    <w:uiPriority w:val="99"/>
    <w:qFormat/>
    <w:rsid w:val="005D413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5D4132"/>
    <w:rPr>
      <w:i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5D4132"/>
    <w:rPr>
      <w:i/>
      <w:sz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D4132"/>
    <w:pPr>
      <w:ind w:left="720" w:right="720"/>
    </w:pPr>
    <w:rPr>
      <w:b/>
      <w:i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D4132"/>
    <w:rPr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5D4132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5D4132"/>
    <w:rPr>
      <w:b/>
      <w:i/>
      <w:sz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5D4132"/>
    <w:rPr>
      <w:sz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5D4132"/>
    <w:rPr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5D4132"/>
    <w:rPr>
      <w:rFonts w:ascii="Cambria" w:hAnsi="Cambria"/>
      <w:b/>
      <w:i/>
      <w:sz w:val="24"/>
    </w:rPr>
  </w:style>
  <w:style w:type="paragraph" w:styleId="TOCHeading">
    <w:name w:val="TOC Heading"/>
    <w:basedOn w:val="Heading1"/>
    <w:next w:val="Normal"/>
    <w:uiPriority w:val="99"/>
    <w:qFormat/>
    <w:rsid w:val="005D4132"/>
    <w:pPr>
      <w:outlineLvl w:val="9"/>
    </w:pPr>
  </w:style>
  <w:style w:type="table" w:styleId="TableGrid">
    <w:name w:val="Table Grid"/>
    <w:basedOn w:val="TableNormal"/>
    <w:uiPriority w:val="99"/>
    <w:rsid w:val="00643E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271</Words>
  <Characters>1549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Вахитова Елена Сабит</dc:creator>
  <cp:keywords/>
  <dc:description/>
  <cp:lastModifiedBy>Admin</cp:lastModifiedBy>
  <cp:revision>4</cp:revision>
  <dcterms:created xsi:type="dcterms:W3CDTF">2013-11-28T10:18:00Z</dcterms:created>
  <dcterms:modified xsi:type="dcterms:W3CDTF">2014-01-15T10:19:00Z</dcterms:modified>
</cp:coreProperties>
</file>